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E1FAC" w14:textId="77777777" w:rsidR="008A395C" w:rsidRDefault="008A395C" w:rsidP="008A39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YONGE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4A61DE14" w14:textId="77777777" w:rsidR="008A395C" w:rsidRDefault="008A395C" w:rsidP="008A39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279181E1" w14:textId="77777777" w:rsidR="008A395C" w:rsidRDefault="008A395C" w:rsidP="008A395C">
      <w:pPr>
        <w:pStyle w:val="NoSpacing"/>
        <w:rPr>
          <w:rFonts w:cs="Times New Roman"/>
          <w:szCs w:val="24"/>
        </w:rPr>
      </w:pPr>
    </w:p>
    <w:p w14:paraId="14305BB3" w14:textId="77777777" w:rsidR="008A395C" w:rsidRDefault="008A395C" w:rsidP="008A395C">
      <w:pPr>
        <w:pStyle w:val="NoSpacing"/>
        <w:rPr>
          <w:rFonts w:cs="Times New Roman"/>
          <w:szCs w:val="24"/>
        </w:rPr>
      </w:pPr>
    </w:p>
    <w:p w14:paraId="1E3A9608" w14:textId="77777777" w:rsidR="008A395C" w:rsidRDefault="008A395C" w:rsidP="008A395C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489A66A1" w14:textId="77777777" w:rsidR="008A395C" w:rsidRDefault="008A395C" w:rsidP="008A395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6601164" w14:textId="77777777" w:rsidR="008A395C" w:rsidRDefault="008A395C" w:rsidP="008A395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E88208B" w14:textId="77777777" w:rsidR="008A395C" w:rsidRDefault="008A395C" w:rsidP="008A395C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1755279A" w14:textId="77777777" w:rsidR="008A395C" w:rsidRDefault="008A395C" w:rsidP="008A395C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38DCEDC7" w14:textId="77777777" w:rsidR="008A395C" w:rsidRDefault="008A395C" w:rsidP="008A395C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5 December 2022</w:t>
      </w:r>
    </w:p>
    <w:p w14:paraId="1F31B1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C0EFD" w14:textId="77777777" w:rsidR="008A395C" w:rsidRDefault="008A395C" w:rsidP="009139A6">
      <w:r>
        <w:separator/>
      </w:r>
    </w:p>
  </w:endnote>
  <w:endnote w:type="continuationSeparator" w:id="0">
    <w:p w14:paraId="7AB7F748" w14:textId="77777777" w:rsidR="008A395C" w:rsidRDefault="008A39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61E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69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A0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45FAE" w14:textId="77777777" w:rsidR="008A395C" w:rsidRDefault="008A395C" w:rsidP="009139A6">
      <w:r>
        <w:separator/>
      </w:r>
    </w:p>
  </w:footnote>
  <w:footnote w:type="continuationSeparator" w:id="0">
    <w:p w14:paraId="590D777F" w14:textId="77777777" w:rsidR="008A395C" w:rsidRDefault="008A39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82B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E1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830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95C"/>
    <w:rsid w:val="000666E0"/>
    <w:rsid w:val="002510B7"/>
    <w:rsid w:val="005C130B"/>
    <w:rsid w:val="00826F5C"/>
    <w:rsid w:val="008A39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49A4D"/>
  <w15:chartTrackingRefBased/>
  <w15:docId w15:val="{FF8BDBA0-1FA3-4F74-854C-B1031EF50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2023-01-03T21:42:00Z</dcterms:created>
  <dcterms:modified xsi:type="dcterms:W3CDTF">2023-01-03T21:42:00Z</dcterms:modified>
</cp:coreProperties>
</file>